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0CA" w:rsidRDefault="00C470CA" w:rsidP="00C470CA">
      <w:pPr>
        <w:spacing w:after="0" w:line="240" w:lineRule="auto"/>
        <w:jc w:val="center"/>
      </w:pPr>
    </w:p>
    <w:tbl>
      <w:tblPr>
        <w:tblW w:w="0" w:type="auto"/>
        <w:tblInd w:w="-176" w:type="dxa"/>
        <w:tblLayout w:type="fixed"/>
        <w:tblLook w:val="00A0"/>
      </w:tblPr>
      <w:tblGrid>
        <w:gridCol w:w="708"/>
        <w:gridCol w:w="281"/>
        <w:gridCol w:w="213"/>
        <w:gridCol w:w="938"/>
        <w:gridCol w:w="822"/>
        <w:gridCol w:w="353"/>
        <w:gridCol w:w="210"/>
        <w:gridCol w:w="20"/>
        <w:gridCol w:w="287"/>
        <w:gridCol w:w="785"/>
        <w:gridCol w:w="1208"/>
        <w:gridCol w:w="352"/>
        <w:gridCol w:w="61"/>
        <w:gridCol w:w="532"/>
        <w:gridCol w:w="345"/>
        <w:gridCol w:w="519"/>
        <w:gridCol w:w="305"/>
        <w:gridCol w:w="623"/>
        <w:gridCol w:w="1082"/>
      </w:tblGrid>
      <w:tr w:rsidR="00190E11" w:rsidRPr="003B6768" w:rsidTr="00AB35CA">
        <w:tc>
          <w:tcPr>
            <w:tcW w:w="96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90E11" w:rsidRPr="00E56784" w:rsidRDefault="00190E11" w:rsidP="00331772">
            <w:pPr>
              <w:pStyle w:val="1"/>
              <w:spacing w:before="0" w:line="240" w:lineRule="auto"/>
              <w:jc w:val="center"/>
              <w:rPr>
                <w:rFonts w:ascii="Times New Roman" w:eastAsia="TimesNewRomanPSMT" w:hAnsi="Times New Roman"/>
                <w:color w:val="auto"/>
              </w:rPr>
            </w:pPr>
            <w:bookmarkStart w:id="0" w:name="_Toc357152815"/>
            <w:bookmarkStart w:id="1" w:name="_Toc359844269"/>
            <w:bookmarkStart w:id="2" w:name="_Toc359844874"/>
            <w:bookmarkStart w:id="3" w:name="_Toc360708034"/>
            <w:bookmarkStart w:id="4" w:name="_Toc367111838"/>
            <w:bookmarkStart w:id="5" w:name="_Toc367178429"/>
            <w:bookmarkStart w:id="6" w:name="_Toc367178596"/>
            <w:bookmarkStart w:id="7" w:name="_Toc367265295"/>
            <w:r w:rsidRPr="00E56784">
              <w:rPr>
                <w:rFonts w:ascii="Times New Roman" w:eastAsia="TimesNewRomanPSMT" w:hAnsi="Times New Roman"/>
                <w:color w:val="auto"/>
              </w:rPr>
              <w:t>ДОВЕРЕННОСТЬ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:rsidR="00190E11" w:rsidRDefault="00190E11" w:rsidP="00331772">
            <w:pPr>
              <w:pStyle w:val="1"/>
              <w:spacing w:before="0" w:line="240" w:lineRule="auto"/>
              <w:jc w:val="center"/>
              <w:rPr>
                <w:rFonts w:ascii="Times New Roman" w:eastAsia="TimesNewRomanPSMT" w:hAnsi="Times New Roman"/>
                <w:color w:val="auto"/>
              </w:rPr>
            </w:pPr>
            <w:bookmarkStart w:id="8" w:name="_Toc357152816"/>
            <w:bookmarkStart w:id="9" w:name="_Toc359844270"/>
            <w:bookmarkStart w:id="10" w:name="_Toc359844875"/>
            <w:bookmarkStart w:id="11" w:name="_Toc360708035"/>
            <w:bookmarkStart w:id="12" w:name="_Toc367111839"/>
            <w:bookmarkStart w:id="13" w:name="_Toc367178430"/>
            <w:bookmarkStart w:id="14" w:name="_Toc367178597"/>
            <w:bookmarkStart w:id="15" w:name="_Toc367265296"/>
            <w:r w:rsidRPr="00E56784">
              <w:rPr>
                <w:rFonts w:ascii="Times New Roman" w:eastAsia="TimesNewRomanPSMT" w:hAnsi="Times New Roman"/>
                <w:color w:val="auto"/>
              </w:rPr>
              <w:t>на выполнени</w:t>
            </w:r>
            <w:r>
              <w:rPr>
                <w:rFonts w:ascii="Times New Roman" w:eastAsia="TimesNewRomanPSMT" w:hAnsi="Times New Roman"/>
                <w:color w:val="auto"/>
              </w:rPr>
              <w:t>е</w:t>
            </w:r>
            <w:r w:rsidRPr="00E56784">
              <w:rPr>
                <w:rFonts w:ascii="Times New Roman" w:eastAsia="TimesNewRomanPSMT" w:hAnsi="Times New Roman"/>
                <w:color w:val="auto"/>
              </w:rPr>
              <w:t xml:space="preserve"> действий от лица организации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:rsidR="00372A2A" w:rsidRPr="00372A2A" w:rsidRDefault="00372A2A" w:rsidP="00372A2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/>
                <w:b/>
                <w:iCs w:val="0"/>
                <w:sz w:val="24"/>
                <w:szCs w:val="24"/>
                <w:lang w:eastAsia="ru-RU"/>
              </w:rPr>
            </w:pPr>
            <w:r w:rsidRPr="00372A2A">
              <w:rPr>
                <w:rFonts w:ascii="Times New Roman" w:eastAsia="Times New Roman" w:hAnsi="Times New Roman"/>
                <w:b/>
                <w:iCs w:val="0"/>
                <w:sz w:val="24"/>
                <w:szCs w:val="24"/>
                <w:lang w:eastAsia="ru-RU"/>
              </w:rPr>
              <w:t xml:space="preserve">при регистрации </w:t>
            </w:r>
            <w:r w:rsidR="00E8135E">
              <w:rPr>
                <w:rFonts w:ascii="Times New Roman" w:eastAsia="Times New Roman" w:hAnsi="Times New Roman"/>
                <w:b/>
                <w:iCs w:val="0"/>
                <w:sz w:val="24"/>
                <w:szCs w:val="24"/>
                <w:lang w:eastAsia="ru-RU"/>
              </w:rPr>
              <w:t>участников контрактной системы в сфере закупок и иных юридических лиц</w:t>
            </w:r>
            <w:r w:rsidRPr="00372A2A">
              <w:rPr>
                <w:rFonts w:ascii="Times New Roman" w:eastAsia="Times New Roman" w:hAnsi="Times New Roman"/>
                <w:b/>
                <w:iCs w:val="0"/>
                <w:sz w:val="24"/>
                <w:szCs w:val="24"/>
                <w:lang w:eastAsia="ru-RU"/>
              </w:rPr>
              <w:t xml:space="preserve"> </w:t>
            </w:r>
            <w:r w:rsidR="00E8135E">
              <w:rPr>
                <w:rFonts w:ascii="Times New Roman" w:eastAsia="Times New Roman" w:hAnsi="Times New Roman"/>
                <w:b/>
                <w:iCs w:val="0"/>
                <w:sz w:val="24"/>
                <w:szCs w:val="24"/>
                <w:lang w:eastAsia="ru-RU"/>
              </w:rPr>
              <w:t>в единой информационной системе в сфере закупок</w:t>
            </w:r>
          </w:p>
          <w:p w:rsidR="00331772" w:rsidRPr="00331772" w:rsidRDefault="00331772" w:rsidP="00372A2A"/>
        </w:tc>
      </w:tr>
      <w:tr w:rsidR="00190E11" w:rsidRPr="003B6768" w:rsidTr="00AB35CA">
        <w:tc>
          <w:tcPr>
            <w:tcW w:w="3832" w:type="dxa"/>
            <w:gridSpan w:val="9"/>
            <w:tcBorders>
              <w:top w:val="nil"/>
              <w:left w:val="nil"/>
              <w:right w:val="nil"/>
            </w:tcBorders>
          </w:tcPr>
          <w:p w:rsidR="00190E11" w:rsidRPr="00432E17" w:rsidRDefault="00190E11" w:rsidP="00190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</w:pPr>
            <w:r w:rsidRPr="00432E17"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 xml:space="preserve">г. </w:t>
            </w:r>
            <w:r w:rsidRPr="00372A2A">
              <w:rPr>
                <w:rFonts w:ascii="Times New Roman" w:eastAsia="TimesNewRomanPSMT" w:hAnsi="Times New Roman"/>
                <w:color w:val="000000"/>
                <w:sz w:val="24"/>
                <w:szCs w:val="24"/>
                <w:highlight w:val="yellow"/>
                <w:u w:val="single"/>
              </w:rPr>
              <w:t>Белгород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:rsidR="00190E11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190E11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81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E11" w:rsidRPr="00432E17" w:rsidRDefault="00190E11" w:rsidP="00E813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</w:pPr>
            <w:r w:rsidRPr="00432E17"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>«</w:t>
            </w:r>
            <w:r w:rsidR="00EB0835" w:rsidRPr="00432E17"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 xml:space="preserve">    </w:t>
            </w:r>
            <w:r w:rsidRPr="00432E17"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>»</w:t>
            </w:r>
            <w:r w:rsidR="00EB0835" w:rsidRPr="00432E17"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 xml:space="preserve">                  </w:t>
            </w:r>
            <w:r w:rsidRPr="00432E17"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 xml:space="preserve"> 201</w:t>
            </w:r>
            <w:r w:rsidR="00E8135E"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>6</w:t>
            </w:r>
            <w:r w:rsidRPr="00432E17"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 xml:space="preserve"> г.</w:t>
            </w:r>
          </w:p>
        </w:tc>
      </w:tr>
      <w:tr w:rsidR="00190E11" w:rsidRPr="003B6768" w:rsidTr="00AB35CA">
        <w:tc>
          <w:tcPr>
            <w:tcW w:w="3832" w:type="dxa"/>
            <w:gridSpan w:val="9"/>
            <w:tcBorders>
              <w:left w:val="nil"/>
              <w:bottom w:val="nil"/>
              <w:right w:val="nil"/>
            </w:tcBorders>
          </w:tcPr>
          <w:p w:rsidR="00190E11" w:rsidRPr="005D2975" w:rsidRDefault="00190E11" w:rsidP="00190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  <w:t>(</w:t>
            </w:r>
            <w:r w:rsidRPr="005D2975">
              <w:rPr>
                <w:rFonts w:ascii="Times New Roman" w:eastAsia="TimesNewRomanPS-ItalicMT" w:hAnsi="Times New Roman"/>
                <w:i/>
                <w:color w:val="000000"/>
                <w:sz w:val="16"/>
                <w:szCs w:val="16"/>
              </w:rPr>
              <w:t>наименование населенного пункта</w:t>
            </w:r>
            <w:r w:rsidRPr="005D2975"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:rsidR="00190E11" w:rsidRPr="005D2975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49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90E11" w:rsidRPr="005D2975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0E11" w:rsidRPr="005D2975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-ItalicMT" w:hAnsi="Times New Roman"/>
                <w:i/>
                <w:color w:val="000000"/>
                <w:sz w:val="16"/>
                <w:szCs w:val="16"/>
              </w:rPr>
              <w:t>( дата, месяц, год)</w:t>
            </w:r>
          </w:p>
        </w:tc>
      </w:tr>
      <w:tr w:rsidR="00190E11" w:rsidRPr="003B6768" w:rsidTr="00AB35CA"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0E11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90E11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:rsidR="00190E11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0E11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:rsidR="00190E11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190E11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0E11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0E11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0E11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:rsidR="00190E11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</w:p>
        </w:tc>
      </w:tr>
      <w:tr w:rsidR="00190E11" w:rsidRPr="003B6768" w:rsidTr="00AB35CA">
        <w:tc>
          <w:tcPr>
            <w:tcW w:w="35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E11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  <w:r w:rsidRPr="000D29F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Настоящей доверенностью,</w:t>
            </w:r>
          </w:p>
        </w:tc>
        <w:tc>
          <w:tcPr>
            <w:tcW w:w="611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0E11" w:rsidRPr="00F45691" w:rsidRDefault="00EB0835" w:rsidP="00190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190E11" w:rsidRPr="00F45691">
              <w:rPr>
                <w:rFonts w:ascii="Times New Roman" w:eastAsia="TimesNewRomanPSMT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190E11" w:rsidRPr="003B6768" w:rsidTr="00AB35CA">
        <w:tc>
          <w:tcPr>
            <w:tcW w:w="9644" w:type="dxa"/>
            <w:gridSpan w:val="19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90E11" w:rsidRPr="00F45691" w:rsidRDefault="00EB0835" w:rsidP="00190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b/>
                <w:i/>
                <w:color w:val="000000"/>
              </w:rPr>
            </w:pPr>
            <w:r>
              <w:rPr>
                <w:rFonts w:ascii="Times New Roman" w:eastAsia="TimesNewRomanPSMT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190E11" w:rsidRPr="003B6768" w:rsidTr="00AB35CA">
        <w:tc>
          <w:tcPr>
            <w:tcW w:w="9644" w:type="dxa"/>
            <w:gridSpan w:val="19"/>
            <w:tcBorders>
              <w:left w:val="nil"/>
              <w:bottom w:val="nil"/>
              <w:right w:val="nil"/>
            </w:tcBorders>
          </w:tcPr>
          <w:p w:rsidR="00190E11" w:rsidRPr="005D2975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(полное наименование организации)</w:t>
            </w:r>
          </w:p>
        </w:tc>
      </w:tr>
      <w:tr w:rsidR="00190E11" w:rsidRPr="003B6768" w:rsidTr="00AB35CA"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E11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  <w:r w:rsidRPr="000D29F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в лице</w:t>
            </w:r>
          </w:p>
        </w:tc>
        <w:tc>
          <w:tcPr>
            <w:tcW w:w="8442" w:type="dxa"/>
            <w:gridSpan w:val="16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90E11" w:rsidRPr="00F45691" w:rsidRDefault="00EB0835" w:rsidP="00190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190E11" w:rsidRPr="003B6768" w:rsidTr="00AB35CA"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0E11" w:rsidRPr="005D2975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8655" w:type="dxa"/>
            <w:gridSpan w:val="17"/>
            <w:tcBorders>
              <w:left w:val="nil"/>
              <w:bottom w:val="nil"/>
              <w:right w:val="nil"/>
            </w:tcBorders>
          </w:tcPr>
          <w:p w:rsidR="00190E11" w:rsidRPr="005D2975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(должность руководителя, ФИО)</w:t>
            </w:r>
          </w:p>
        </w:tc>
      </w:tr>
      <w:tr w:rsidR="00190E11" w:rsidRPr="003B6768" w:rsidTr="00AB35CA">
        <w:tc>
          <w:tcPr>
            <w:tcW w:w="33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E11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  <w:proofErr w:type="gramStart"/>
            <w:r w:rsidRPr="000D29F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действующего</w:t>
            </w:r>
            <w:proofErr w:type="gramEnd"/>
            <w:r w:rsidRPr="000D29F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на основании</w:t>
            </w:r>
          </w:p>
        </w:tc>
        <w:tc>
          <w:tcPr>
            <w:tcW w:w="632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0E11" w:rsidRDefault="00EB0835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190E11" w:rsidRPr="003B6768" w:rsidTr="00AB35CA"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0E11" w:rsidRPr="005D2975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190E11" w:rsidRPr="005D2975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0E11" w:rsidRPr="005D2975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2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0E11" w:rsidRPr="005D2975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(учредительный документ)</w:t>
            </w:r>
          </w:p>
        </w:tc>
      </w:tr>
      <w:tr w:rsidR="00190E11" w:rsidRPr="003B6768" w:rsidTr="00AB35CA">
        <w:tc>
          <w:tcPr>
            <w:tcW w:w="21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E11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8"/>
                <w:szCs w:val="28"/>
              </w:rPr>
            </w:pPr>
            <w:r w:rsidRPr="000D29F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уполномочивает</w:t>
            </w:r>
          </w:p>
        </w:tc>
        <w:tc>
          <w:tcPr>
            <w:tcW w:w="7504" w:type="dxa"/>
            <w:gridSpan w:val="1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90E11" w:rsidRPr="00F45691" w:rsidRDefault="00190E11" w:rsidP="00EF42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190E11" w:rsidRPr="003B6768" w:rsidTr="00AB35CA">
        <w:tc>
          <w:tcPr>
            <w:tcW w:w="21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0E11" w:rsidRPr="005D2975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504" w:type="dxa"/>
            <w:gridSpan w:val="15"/>
            <w:tcBorders>
              <w:left w:val="nil"/>
              <w:bottom w:val="nil"/>
              <w:right w:val="nil"/>
            </w:tcBorders>
          </w:tcPr>
          <w:p w:rsidR="00190E11" w:rsidRPr="005D2975" w:rsidRDefault="00190E11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(должность, ФИО, уполномоченного лица)</w:t>
            </w:r>
          </w:p>
        </w:tc>
      </w:tr>
      <w:tr w:rsidR="00372A2A" w:rsidRPr="003B6768" w:rsidTr="00372A2A">
        <w:tc>
          <w:tcPr>
            <w:tcW w:w="96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72A2A" w:rsidRPr="00372A2A" w:rsidRDefault="00372A2A" w:rsidP="00372A2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/>
                <w:b/>
                <w:iCs w:val="0"/>
                <w:sz w:val="24"/>
                <w:szCs w:val="24"/>
                <w:lang w:eastAsia="ru-RU"/>
              </w:rPr>
            </w:pPr>
          </w:p>
          <w:p w:rsidR="00372A2A" w:rsidRPr="00372A2A" w:rsidRDefault="00372A2A" w:rsidP="00E813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372A2A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совершать следующие действия </w:t>
            </w:r>
            <w:r w:rsidRPr="00372A2A">
              <w:rPr>
                <w:rFonts w:ascii="Times New Roman" w:eastAsia="Times New Roman" w:hAnsi="Times New Roman"/>
                <w:iCs w:val="0"/>
                <w:sz w:val="24"/>
                <w:szCs w:val="24"/>
                <w:lang w:eastAsia="ru-RU"/>
              </w:rPr>
              <w:t xml:space="preserve">при регистрации </w:t>
            </w:r>
            <w:r w:rsidR="00E8135E">
              <w:rPr>
                <w:rFonts w:ascii="Times New Roman" w:eastAsia="Times New Roman" w:hAnsi="Times New Roman"/>
                <w:iCs w:val="0"/>
                <w:sz w:val="24"/>
                <w:szCs w:val="24"/>
                <w:lang w:eastAsia="ru-RU"/>
              </w:rPr>
              <w:t>организации</w:t>
            </w:r>
            <w:r w:rsidRPr="00372A2A">
              <w:rPr>
                <w:rFonts w:ascii="Times New Roman" w:eastAsia="Times New Roman" w:hAnsi="Times New Roman"/>
                <w:iCs w:val="0"/>
                <w:sz w:val="24"/>
                <w:szCs w:val="24"/>
                <w:lang w:eastAsia="ru-RU"/>
              </w:rPr>
              <w:t xml:space="preserve"> </w:t>
            </w:r>
            <w:r w:rsidR="00E8135E">
              <w:rPr>
                <w:rFonts w:ascii="Times New Roman" w:eastAsia="Times New Roman" w:hAnsi="Times New Roman"/>
                <w:iCs w:val="0"/>
                <w:sz w:val="24"/>
                <w:szCs w:val="24"/>
                <w:lang w:eastAsia="ru-RU"/>
              </w:rPr>
              <w:t>в единой информационной системе в сфере закупок</w:t>
            </w:r>
            <w:r w:rsidRPr="00372A2A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:</w:t>
            </w:r>
          </w:p>
        </w:tc>
      </w:tr>
      <w:tr w:rsidR="00AB35CA" w:rsidRPr="003B6768" w:rsidTr="00AB35CA">
        <w:tc>
          <w:tcPr>
            <w:tcW w:w="96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AB35CA" w:rsidRPr="00E7321B" w:rsidRDefault="00850615" w:rsidP="00850615">
            <w:pPr>
              <w:pStyle w:val="ConsPlusNormal"/>
              <w:ind w:firstLine="540"/>
              <w:jc w:val="both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подписывать сведения об организации, </w:t>
            </w:r>
            <w:r w:rsidR="008C413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01017" w:rsidRPr="00501017">
              <w:rPr>
                <w:rFonts w:ascii="Times New Roman" w:hAnsi="Times New Roman" w:cs="Times New Roman"/>
                <w:sz w:val="24"/>
                <w:szCs w:val="24"/>
              </w:rPr>
              <w:t xml:space="preserve">аправлять в орган Федерального казначейства </w:t>
            </w:r>
            <w:r w:rsidR="00E8135E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организации, документы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8135E">
              <w:rPr>
                <w:rFonts w:ascii="Times New Roman" w:hAnsi="Times New Roman" w:cs="Times New Roman"/>
                <w:sz w:val="24"/>
                <w:szCs w:val="24"/>
              </w:rPr>
              <w:t xml:space="preserve">ли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копии документов, необходимые для регистрации.</w:t>
            </w:r>
          </w:p>
        </w:tc>
      </w:tr>
      <w:tr w:rsidR="00AB35CA" w:rsidRPr="003B6768" w:rsidTr="00AB35CA"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36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</w:tr>
      <w:tr w:rsidR="00AB35CA" w:rsidRPr="000D6856" w:rsidTr="00AB35CA"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B35CA" w:rsidRPr="00E7321B" w:rsidRDefault="00AB35CA" w:rsidP="000D6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36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0D6856" w:rsidRDefault="00AB35CA" w:rsidP="00850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0D6856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Настоящая доверенность выдана по</w:t>
            </w:r>
            <w:r w:rsidR="000D6856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 </w:t>
            </w:r>
            <w:r w:rsidR="00EB0835" w:rsidRPr="000D6856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</w:t>
            </w:r>
            <w:r w:rsidRPr="000D6856"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>«</w:t>
            </w:r>
            <w:r w:rsidR="00EB0835" w:rsidRPr="000D6856"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 xml:space="preserve">    </w:t>
            </w:r>
            <w:r w:rsidRPr="000D6856"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>»</w:t>
            </w:r>
            <w:r w:rsidR="00EB0835" w:rsidRPr="000D6856"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 xml:space="preserve">                 </w:t>
            </w:r>
            <w:r w:rsidR="000D6856"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>201</w:t>
            </w:r>
            <w:r w:rsidR="00850615"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>6</w:t>
            </w:r>
            <w:r w:rsidR="000D6856"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 xml:space="preserve"> г.</w:t>
            </w:r>
            <w:r w:rsidR="000D6856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   </w:t>
            </w:r>
            <w:r w:rsidRPr="000D6856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Без права </w:t>
            </w:r>
            <w:r w:rsidR="000D6856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пе</w:t>
            </w:r>
            <w:r w:rsidRPr="000D6856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редоверия.</w:t>
            </w:r>
          </w:p>
        </w:tc>
      </w:tr>
      <w:tr w:rsidR="00AB35CA" w:rsidRPr="003B6768" w:rsidTr="00AB35CA"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</w:tr>
      <w:tr w:rsidR="00AB35CA" w:rsidRPr="003B6768" w:rsidTr="00FA4EAD"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257211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Собственноручную подпись</w:t>
            </w:r>
          </w:p>
        </w:tc>
        <w:tc>
          <w:tcPr>
            <w:tcW w:w="439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35CA" w:rsidRPr="00E7321B" w:rsidRDefault="00AB35CA" w:rsidP="00EB08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 w:rsidRPr="0043385A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  </w:t>
            </w:r>
            <w:r w:rsidR="00FA4EAD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</w:t>
            </w:r>
            <w:r w:rsidRPr="0043385A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удостоверяю.</w:t>
            </w:r>
          </w:p>
        </w:tc>
      </w:tr>
      <w:tr w:rsidR="00AB35CA" w:rsidRPr="003B6768" w:rsidTr="00484CCC">
        <w:trPr>
          <w:trHeight w:val="232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B35CA" w:rsidRPr="005D2975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5D2975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5D2975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5D2975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35CA" w:rsidRPr="005D2975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(подпись уполномоченного лица)</w:t>
            </w:r>
          </w:p>
        </w:tc>
        <w:tc>
          <w:tcPr>
            <w:tcW w:w="176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35CA" w:rsidRPr="005D2975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(Ф.И.О.)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5D2975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5D2975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</w:tr>
      <w:tr w:rsidR="00AB35CA" w:rsidRPr="003B6768" w:rsidTr="00484CCC"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</w:tr>
      <w:tr w:rsidR="001935A5" w:rsidRPr="003B6768" w:rsidTr="00484CCC"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1935A5" w:rsidRPr="00E7321B" w:rsidRDefault="001935A5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5A5" w:rsidRPr="00E7321B" w:rsidRDefault="001935A5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5A5" w:rsidRPr="00E7321B" w:rsidRDefault="001935A5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5A5" w:rsidRPr="00E7321B" w:rsidRDefault="001935A5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5A5" w:rsidRPr="00E7321B" w:rsidRDefault="001935A5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5A5" w:rsidRPr="00E7321B" w:rsidRDefault="001935A5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5A5" w:rsidRPr="00E7321B" w:rsidRDefault="001935A5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5A5" w:rsidRPr="00E7321B" w:rsidRDefault="001935A5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5A5" w:rsidRPr="00E7321B" w:rsidRDefault="001935A5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35A5" w:rsidRPr="00E7321B" w:rsidRDefault="001935A5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</w:tr>
      <w:tr w:rsidR="00AB35CA" w:rsidRPr="003B6768" w:rsidTr="00AB35CA"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35CA" w:rsidRPr="00190E11" w:rsidRDefault="00EB0835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35CA" w:rsidRPr="00E7321B" w:rsidRDefault="00EB0835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35CA" w:rsidRPr="00E7321B" w:rsidRDefault="00EB0835" w:rsidP="00F4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 xml:space="preserve"> </w:t>
            </w:r>
            <w:r w:rsidR="00AB35CA" w:rsidRPr="00F45691">
              <w:rPr>
                <w:rFonts w:ascii="Times New Roman" w:eastAsia="TimesNewRomanPSMT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AB35CA" w:rsidRPr="003B6768" w:rsidTr="00AB35CA"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5D2975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</w:p>
        </w:tc>
        <w:tc>
          <w:tcPr>
            <w:tcW w:w="390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B35CA" w:rsidRPr="005D2975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(должность руководителя)</w:t>
            </w:r>
          </w:p>
        </w:tc>
        <w:tc>
          <w:tcPr>
            <w:tcW w:w="215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B35CA" w:rsidRPr="005D2975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 xml:space="preserve">   (подпись)</w:t>
            </w:r>
          </w:p>
        </w:tc>
        <w:tc>
          <w:tcPr>
            <w:tcW w:w="287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B35CA" w:rsidRPr="005D2975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(Фамилия И.О.)</w:t>
            </w:r>
          </w:p>
        </w:tc>
      </w:tr>
      <w:tr w:rsidR="00AB35CA" w:rsidRPr="003B6768" w:rsidTr="00AB35CA"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E7321B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7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35CA" w:rsidRPr="00EB0835" w:rsidRDefault="00EB0835" w:rsidP="00850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 xml:space="preserve">«      </w:t>
            </w:r>
            <w:r w:rsidR="00AB35CA" w:rsidRPr="00EB0835"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>»</w:t>
            </w:r>
            <w:r w:rsidRPr="00EB0835"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 w:rsidRPr="00EB0835"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 w:rsidR="00AB35CA" w:rsidRPr="00EB0835"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>201</w:t>
            </w:r>
            <w:r w:rsidR="00850615"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>6</w:t>
            </w:r>
            <w:r w:rsidR="00AB35CA" w:rsidRPr="00EB0835">
              <w:rPr>
                <w:rFonts w:ascii="Times New Roman" w:eastAsia="TimesNewRomanPSMT" w:hAnsi="Times New Roman"/>
                <w:color w:val="000000"/>
                <w:sz w:val="24"/>
                <w:szCs w:val="24"/>
                <w:u w:val="single"/>
              </w:rPr>
              <w:t xml:space="preserve"> г.</w:t>
            </w:r>
          </w:p>
        </w:tc>
      </w:tr>
      <w:tr w:rsidR="00AB35CA" w:rsidRPr="003B6768" w:rsidTr="00AB35CA"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B35CA" w:rsidRPr="005D2975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5D2975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5D2975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5D2975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5D2975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5D2975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35CA" w:rsidRPr="005D2975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87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35CA" w:rsidRPr="005D2975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</w:pPr>
            <w:r w:rsidRPr="005D2975">
              <w:rPr>
                <w:rFonts w:ascii="Times New Roman" w:eastAsia="TimesNewRomanPSMT" w:hAnsi="Times New Roman"/>
                <w:i/>
                <w:color w:val="000000"/>
                <w:sz w:val="16"/>
                <w:szCs w:val="16"/>
              </w:rPr>
              <w:t>(дата)</w:t>
            </w:r>
          </w:p>
          <w:p w:rsidR="00AB35CA" w:rsidRPr="005D2975" w:rsidRDefault="00AB35CA" w:rsidP="00331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16"/>
                <w:szCs w:val="16"/>
              </w:rPr>
            </w:pPr>
          </w:p>
        </w:tc>
      </w:tr>
    </w:tbl>
    <w:p w:rsidR="00190E11" w:rsidRPr="00AB35CA" w:rsidRDefault="00190E11" w:rsidP="00C470CA">
      <w:pPr>
        <w:spacing w:after="0" w:line="240" w:lineRule="auto"/>
      </w:pPr>
    </w:p>
    <w:sectPr w:rsidR="00190E11" w:rsidRPr="00AB35CA" w:rsidSect="002F6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compat/>
  <w:rsids>
    <w:rsidRoot w:val="00190E11"/>
    <w:rsid w:val="0001674F"/>
    <w:rsid w:val="00032B52"/>
    <w:rsid w:val="000D6856"/>
    <w:rsid w:val="00141AD8"/>
    <w:rsid w:val="00190E11"/>
    <w:rsid w:val="001935A5"/>
    <w:rsid w:val="002F452E"/>
    <w:rsid w:val="002F6061"/>
    <w:rsid w:val="00331772"/>
    <w:rsid w:val="00372A2A"/>
    <w:rsid w:val="003D6E64"/>
    <w:rsid w:val="00432E17"/>
    <w:rsid w:val="00484CCC"/>
    <w:rsid w:val="004F764B"/>
    <w:rsid w:val="00501017"/>
    <w:rsid w:val="00553D2C"/>
    <w:rsid w:val="006A3055"/>
    <w:rsid w:val="00717211"/>
    <w:rsid w:val="007732EA"/>
    <w:rsid w:val="00850615"/>
    <w:rsid w:val="00876CD6"/>
    <w:rsid w:val="008C413A"/>
    <w:rsid w:val="009A5C9D"/>
    <w:rsid w:val="00A23315"/>
    <w:rsid w:val="00AB35CA"/>
    <w:rsid w:val="00AF464F"/>
    <w:rsid w:val="00B85B24"/>
    <w:rsid w:val="00BB5D9B"/>
    <w:rsid w:val="00C470CA"/>
    <w:rsid w:val="00D07158"/>
    <w:rsid w:val="00D619EE"/>
    <w:rsid w:val="00D739F8"/>
    <w:rsid w:val="00DF4E91"/>
    <w:rsid w:val="00E77EE5"/>
    <w:rsid w:val="00E8135E"/>
    <w:rsid w:val="00EB0835"/>
    <w:rsid w:val="00ED7EB6"/>
    <w:rsid w:val="00EF4268"/>
    <w:rsid w:val="00F45691"/>
    <w:rsid w:val="00F73937"/>
    <w:rsid w:val="00FA4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0CA"/>
    <w:pPr>
      <w:spacing w:after="200" w:line="276" w:lineRule="auto"/>
    </w:pPr>
    <w:rPr>
      <w:rFonts w:ascii="Calibri" w:eastAsia="Calibri" w:hAnsi="Calibri"/>
      <w:iCs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90E1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iCs w:val="0"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470C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190E11"/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Default">
    <w:name w:val="Default"/>
    <w:uiPriority w:val="99"/>
    <w:rsid w:val="00190E1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501017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0CA"/>
    <w:pPr>
      <w:spacing w:after="200" w:line="276" w:lineRule="auto"/>
    </w:pPr>
    <w:rPr>
      <w:rFonts w:ascii="Calibri" w:eastAsia="Calibri" w:hAnsi="Calibri"/>
      <w:iCs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90E1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iCs w:val="0"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470C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190E11"/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Default">
    <w:name w:val="Default"/>
    <w:uiPriority w:val="99"/>
    <w:rsid w:val="00190E1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4;&#1073;&#1084;&#1077;&#1085;\&#1041;&#1083;&#1072;&#1085;&#1082;%20&#1043;&#1041;&#1059;&#1050;%20&#1041;&#1043;&#1061;&#105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ГБУК БГХМ.dot</Template>
  <TotalTime>5</TotalTime>
  <Pages>1</Pages>
  <Words>120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1195</CharactersWithSpaces>
  <SharedDoc>false</SharedDoc>
  <HLinks>
    <vt:vector size="6" baseType="variant">
      <vt:variant>
        <vt:i4>5701738</vt:i4>
      </vt:variant>
      <vt:variant>
        <vt:i4>3</vt:i4>
      </vt:variant>
      <vt:variant>
        <vt:i4>0</vt:i4>
      </vt:variant>
      <vt:variant>
        <vt:i4>5</vt:i4>
      </vt:variant>
      <vt:variant>
        <vt:lpwstr>mailto:bghm@mail.ru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Isaeva</cp:lastModifiedBy>
  <cp:revision>2</cp:revision>
  <cp:lastPrinted>2014-10-21T11:39:00Z</cp:lastPrinted>
  <dcterms:created xsi:type="dcterms:W3CDTF">2016-01-15T14:31:00Z</dcterms:created>
  <dcterms:modified xsi:type="dcterms:W3CDTF">2016-01-15T14:31:00Z</dcterms:modified>
</cp:coreProperties>
</file>